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0F172C5B" w:rsidR="00A24322" w:rsidRPr="003A03DC" w:rsidRDefault="00EE46BA" w:rsidP="00C25321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E81BFC" w:rsidRPr="00E81BFC">
              <w:rPr>
                <w:b/>
                <w:noProof/>
                <w:sz w:val="16"/>
                <w:szCs w:val="16"/>
              </w:rPr>
              <w:t>2</w:t>
            </w:r>
            <w:r w:rsidR="00C25321">
              <w:rPr>
                <w:b/>
                <w:noProof/>
                <w:sz w:val="16"/>
                <w:szCs w:val="16"/>
              </w:rPr>
              <w:t>6</w:t>
            </w:r>
            <w:r w:rsidR="00C8006F">
              <w:rPr>
                <w:b/>
                <w:noProof/>
                <w:sz w:val="16"/>
                <w:szCs w:val="16"/>
              </w:rPr>
              <w:t>-2000</w:t>
            </w:r>
            <w:r w:rsidR="00C25321">
              <w:rPr>
                <w:b/>
                <w:noProof/>
                <w:sz w:val="16"/>
                <w:szCs w:val="16"/>
              </w:rPr>
              <w:t>078426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9A43499" w14:textId="0B4D2C77" w:rsidR="003176F6" w:rsidRPr="003A03DC" w:rsidRDefault="00EE46BA" w:rsidP="009E162C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EC542D" w:rsidRPr="00EC542D">
              <w:rPr>
                <w:b/>
                <w:sz w:val="22"/>
              </w:rPr>
              <w:t>Rahmenvereinbarung über</w:t>
            </w:r>
            <w:r w:rsidR="00586CB5">
              <w:rPr>
                <w:b/>
                <w:sz w:val="22"/>
              </w:rPr>
              <w:t xml:space="preserve"> den</w:t>
            </w:r>
            <w:r w:rsidR="00EC542D" w:rsidRPr="00EC542D">
              <w:rPr>
                <w:b/>
                <w:sz w:val="22"/>
              </w:rPr>
              <w:t xml:space="preserve"> Kauf und</w:t>
            </w:r>
            <w:r w:rsidR="00586CB5">
              <w:rPr>
                <w:b/>
                <w:sz w:val="22"/>
              </w:rPr>
              <w:t xml:space="preserve"> die</w:t>
            </w:r>
            <w:r w:rsidR="00EC542D" w:rsidRPr="00EC542D">
              <w:rPr>
                <w:b/>
                <w:sz w:val="22"/>
              </w:rPr>
              <w:t xml:space="preserve"> Instandhaltung von</w:t>
            </w:r>
            <w:r w:rsidR="00586CB5">
              <w:rPr>
                <w:b/>
                <w:sz w:val="22"/>
              </w:rPr>
              <w:t xml:space="preserve"> </w:t>
            </w:r>
            <w:r w:rsidR="00EC542D" w:rsidRPr="00EC542D">
              <w:rPr>
                <w:b/>
                <w:sz w:val="22"/>
              </w:rPr>
              <w:t>Cisco</w:t>
            </w:r>
            <w:r w:rsidR="00586CB5">
              <w:rPr>
                <w:b/>
                <w:sz w:val="22"/>
              </w:rPr>
              <w:t>-</w:t>
            </w:r>
            <w:r w:rsidR="00EC542D" w:rsidRPr="00EC542D">
              <w:rPr>
                <w:b/>
                <w:sz w:val="22"/>
              </w:rPr>
              <w:t>Komponenten</w:t>
            </w:r>
            <w:r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10"/>
          <w:headerReference w:type="first" r:id="rId11"/>
          <w:footerReference w:type="first" r:id="rId12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3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9D52" w14:textId="77777777" w:rsidR="009D72F2" w:rsidRDefault="009D72F2" w:rsidP="00111D30">
      <w:r>
        <w:separator/>
      </w:r>
    </w:p>
  </w:endnote>
  <w:endnote w:type="continuationSeparator" w:id="0">
    <w:p w14:paraId="7DDF1579" w14:textId="77777777" w:rsidR="009D72F2" w:rsidRDefault="009D72F2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1611" w14:textId="77777777" w:rsidR="009D72F2" w:rsidRPr="0029109C" w:rsidRDefault="009D72F2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314B8811" w14:textId="77777777" w:rsidR="009D72F2" w:rsidRDefault="009D72F2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92D91"/>
    <w:rsid w:val="00097D3F"/>
    <w:rsid w:val="000A064E"/>
    <w:rsid w:val="000B4A8B"/>
    <w:rsid w:val="000B7C7E"/>
    <w:rsid w:val="000D5C68"/>
    <w:rsid w:val="000E5622"/>
    <w:rsid w:val="00111D30"/>
    <w:rsid w:val="00123FEF"/>
    <w:rsid w:val="001307B3"/>
    <w:rsid w:val="0013400D"/>
    <w:rsid w:val="0016039A"/>
    <w:rsid w:val="0018527F"/>
    <w:rsid w:val="001946BB"/>
    <w:rsid w:val="001A0F0B"/>
    <w:rsid w:val="001A3603"/>
    <w:rsid w:val="001D0A63"/>
    <w:rsid w:val="001D1538"/>
    <w:rsid w:val="00200C7E"/>
    <w:rsid w:val="00212C81"/>
    <w:rsid w:val="00232C42"/>
    <w:rsid w:val="002357DE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D44CE"/>
    <w:rsid w:val="003021E8"/>
    <w:rsid w:val="003176F6"/>
    <w:rsid w:val="00351E50"/>
    <w:rsid w:val="00373836"/>
    <w:rsid w:val="00376279"/>
    <w:rsid w:val="003A03DC"/>
    <w:rsid w:val="003A4643"/>
    <w:rsid w:val="003B58D0"/>
    <w:rsid w:val="003B6CE2"/>
    <w:rsid w:val="003E268A"/>
    <w:rsid w:val="00400DDA"/>
    <w:rsid w:val="00406D24"/>
    <w:rsid w:val="00411B4F"/>
    <w:rsid w:val="004201B4"/>
    <w:rsid w:val="004533A2"/>
    <w:rsid w:val="00470948"/>
    <w:rsid w:val="004A11C7"/>
    <w:rsid w:val="004D5FEC"/>
    <w:rsid w:val="004D67D3"/>
    <w:rsid w:val="004D6B04"/>
    <w:rsid w:val="004E6527"/>
    <w:rsid w:val="00516F54"/>
    <w:rsid w:val="005267B1"/>
    <w:rsid w:val="00536F1B"/>
    <w:rsid w:val="00543CB4"/>
    <w:rsid w:val="00550D35"/>
    <w:rsid w:val="00586CB5"/>
    <w:rsid w:val="00596809"/>
    <w:rsid w:val="005A09D1"/>
    <w:rsid w:val="005A568D"/>
    <w:rsid w:val="005D2B3F"/>
    <w:rsid w:val="005F4D18"/>
    <w:rsid w:val="00625F40"/>
    <w:rsid w:val="006503B7"/>
    <w:rsid w:val="00664CF0"/>
    <w:rsid w:val="006C62D8"/>
    <w:rsid w:val="006C7B53"/>
    <w:rsid w:val="006E201A"/>
    <w:rsid w:val="006E2077"/>
    <w:rsid w:val="006E244D"/>
    <w:rsid w:val="006F1891"/>
    <w:rsid w:val="006F5F87"/>
    <w:rsid w:val="007131E0"/>
    <w:rsid w:val="00721C1A"/>
    <w:rsid w:val="00723FFB"/>
    <w:rsid w:val="00725DF2"/>
    <w:rsid w:val="00731970"/>
    <w:rsid w:val="007418ED"/>
    <w:rsid w:val="007677C3"/>
    <w:rsid w:val="00780C77"/>
    <w:rsid w:val="007A24DB"/>
    <w:rsid w:val="007B14A8"/>
    <w:rsid w:val="008114FF"/>
    <w:rsid w:val="00816045"/>
    <w:rsid w:val="00816747"/>
    <w:rsid w:val="00822123"/>
    <w:rsid w:val="00845D08"/>
    <w:rsid w:val="00876895"/>
    <w:rsid w:val="008A30FA"/>
    <w:rsid w:val="008B107E"/>
    <w:rsid w:val="008E06E7"/>
    <w:rsid w:val="008F5B0E"/>
    <w:rsid w:val="008F7AD5"/>
    <w:rsid w:val="009372F4"/>
    <w:rsid w:val="00942A1E"/>
    <w:rsid w:val="00946C80"/>
    <w:rsid w:val="00946DD9"/>
    <w:rsid w:val="0095248E"/>
    <w:rsid w:val="00956508"/>
    <w:rsid w:val="00974F8D"/>
    <w:rsid w:val="00983A35"/>
    <w:rsid w:val="009A237F"/>
    <w:rsid w:val="009A622A"/>
    <w:rsid w:val="009B6A58"/>
    <w:rsid w:val="009C6806"/>
    <w:rsid w:val="009D3BF4"/>
    <w:rsid w:val="009D72F2"/>
    <w:rsid w:val="009E162C"/>
    <w:rsid w:val="009E1C69"/>
    <w:rsid w:val="00A155D0"/>
    <w:rsid w:val="00A24322"/>
    <w:rsid w:val="00A71CC0"/>
    <w:rsid w:val="00AA332D"/>
    <w:rsid w:val="00AB013E"/>
    <w:rsid w:val="00B14A71"/>
    <w:rsid w:val="00B1586B"/>
    <w:rsid w:val="00B16D87"/>
    <w:rsid w:val="00B23AF5"/>
    <w:rsid w:val="00B26D75"/>
    <w:rsid w:val="00B34FCB"/>
    <w:rsid w:val="00B52577"/>
    <w:rsid w:val="00B61A04"/>
    <w:rsid w:val="00B65946"/>
    <w:rsid w:val="00B7118B"/>
    <w:rsid w:val="00B9377D"/>
    <w:rsid w:val="00B95A39"/>
    <w:rsid w:val="00C00683"/>
    <w:rsid w:val="00C04227"/>
    <w:rsid w:val="00C0728E"/>
    <w:rsid w:val="00C07DD6"/>
    <w:rsid w:val="00C16766"/>
    <w:rsid w:val="00C25321"/>
    <w:rsid w:val="00C4786B"/>
    <w:rsid w:val="00C640F0"/>
    <w:rsid w:val="00C65C13"/>
    <w:rsid w:val="00C706E1"/>
    <w:rsid w:val="00C7363D"/>
    <w:rsid w:val="00C74933"/>
    <w:rsid w:val="00C8006F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2154"/>
    <w:rsid w:val="00DA6630"/>
    <w:rsid w:val="00E110FA"/>
    <w:rsid w:val="00E141CD"/>
    <w:rsid w:val="00E1499A"/>
    <w:rsid w:val="00E17C33"/>
    <w:rsid w:val="00E33930"/>
    <w:rsid w:val="00E35E12"/>
    <w:rsid w:val="00E37852"/>
    <w:rsid w:val="00E46E2D"/>
    <w:rsid w:val="00E610D9"/>
    <w:rsid w:val="00E81BFC"/>
    <w:rsid w:val="00E82381"/>
    <w:rsid w:val="00EB1E55"/>
    <w:rsid w:val="00EB6FE6"/>
    <w:rsid w:val="00EC542D"/>
    <w:rsid w:val="00EE46BA"/>
    <w:rsid w:val="00F01A8D"/>
    <w:rsid w:val="00F25B91"/>
    <w:rsid w:val="00F32819"/>
    <w:rsid w:val="00F3429F"/>
    <w:rsid w:val="00F41E85"/>
    <w:rsid w:val="00F51F40"/>
    <w:rsid w:val="00F61CEA"/>
    <w:rsid w:val="00F83F2A"/>
    <w:rsid w:val="00F8534F"/>
    <w:rsid w:val="00F8653E"/>
    <w:rsid w:val="00F97E27"/>
    <w:rsid w:val="00FB6D46"/>
    <w:rsid w:val="00FC53C2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A6B3E9-9F38-4F08-BCBD-8707E53BC684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A583B3AA-ED3D-4364-B183-1D87A8EA0B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70A83-91E4-4CBC-9B9C-4AE06F4EC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186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9</cp:revision>
  <cp:lastPrinted>2020-11-26T08:42:00Z</cp:lastPrinted>
  <dcterms:created xsi:type="dcterms:W3CDTF">2024-04-23T23:42:00Z</dcterms:created>
  <dcterms:modified xsi:type="dcterms:W3CDTF">2026-04-27T21:17:00Z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  <property fmtid="{D5CDD505-2E9C-101B-9397-08002B2CF9AE}" pid="3" name="ContentTypeId">
    <vt:lpwstr>0x010100B2CF143979B03846BB6C8F0073AA4FFE</vt:lpwstr>
  </property>
  <property fmtid="{D5CDD505-2E9C-101B-9397-08002B2CF9AE}" pid="4" name="Order">
    <vt:r8>10480800</vt:r8>
  </property>
  <property fmtid="{D5CDD505-2E9C-101B-9397-08002B2CF9AE}" pid="5" name="MediaServiceImageTags">
    <vt:lpwstr/>
  </property>
</Properties>
</file>